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13DF38" w14:textId="77777777" w:rsidR="00BE720E" w:rsidRDefault="00BE720E" w:rsidP="00BE72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CLAYDON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26674DD9" w14:textId="77777777" w:rsidR="00BE720E" w:rsidRDefault="00BE720E" w:rsidP="00BE72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r>
        <w:rPr>
          <w:rFonts w:cs="Times New Roman"/>
          <w:szCs w:val="24"/>
        </w:rPr>
        <w:t>Croxby</w:t>
      </w:r>
      <w:proofErr w:type="spellEnd"/>
      <w:r>
        <w:rPr>
          <w:rFonts w:cs="Times New Roman"/>
          <w:szCs w:val="24"/>
        </w:rPr>
        <w:t xml:space="preserve"> Lincolnshire. Acolyte.</w:t>
      </w:r>
    </w:p>
    <w:p w14:paraId="642243E3" w14:textId="77777777" w:rsidR="00BE720E" w:rsidRDefault="00BE720E" w:rsidP="00BE720E">
      <w:pPr>
        <w:pStyle w:val="NoSpacing"/>
        <w:rPr>
          <w:rFonts w:cs="Times New Roman"/>
          <w:szCs w:val="24"/>
        </w:rPr>
      </w:pPr>
    </w:p>
    <w:p w14:paraId="1193554D" w14:textId="77777777" w:rsidR="00BE720E" w:rsidRDefault="00BE720E" w:rsidP="00BE720E">
      <w:pPr>
        <w:pStyle w:val="NoSpacing"/>
        <w:rPr>
          <w:rFonts w:cs="Times New Roman"/>
          <w:szCs w:val="24"/>
        </w:rPr>
      </w:pPr>
    </w:p>
    <w:p w14:paraId="5C3C2BC9" w14:textId="77777777" w:rsidR="00BE720E" w:rsidRDefault="00BE720E" w:rsidP="00BE72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Mar.1406</w:t>
      </w:r>
      <w:r>
        <w:rPr>
          <w:rFonts w:cs="Times New Roman"/>
          <w:szCs w:val="24"/>
        </w:rPr>
        <w:tab/>
        <w:t>He was granted letters dimissory to all orders.</w:t>
      </w:r>
    </w:p>
    <w:p w14:paraId="0B689C6F" w14:textId="77777777" w:rsidR="00BE720E" w:rsidRPr="00E7711B" w:rsidRDefault="00BE720E" w:rsidP="00BE72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E7711B">
        <w:rPr>
          <w:rFonts w:cs="Times New Roman"/>
          <w:szCs w:val="24"/>
        </w:rPr>
        <w:t xml:space="preserve">(“The Register of Bishop Philip </w:t>
      </w:r>
      <w:proofErr w:type="spellStart"/>
      <w:r w:rsidRPr="00E7711B">
        <w:rPr>
          <w:rFonts w:cs="Times New Roman"/>
          <w:szCs w:val="24"/>
        </w:rPr>
        <w:t>Repingdon</w:t>
      </w:r>
      <w:proofErr w:type="spellEnd"/>
      <w:r w:rsidRPr="00E7711B">
        <w:rPr>
          <w:rFonts w:cs="Times New Roman"/>
          <w:szCs w:val="24"/>
        </w:rPr>
        <w:t xml:space="preserve"> 1405-1419 ed. Margaret </w:t>
      </w:r>
    </w:p>
    <w:p w14:paraId="4745FCB4" w14:textId="77777777" w:rsidR="00BE720E" w:rsidRDefault="00BE720E" w:rsidP="00BE720E">
      <w:pPr>
        <w:pStyle w:val="NoSpacing"/>
        <w:ind w:left="720" w:firstLine="720"/>
        <w:rPr>
          <w:rFonts w:cs="Times New Roman"/>
          <w:szCs w:val="24"/>
        </w:rPr>
      </w:pPr>
      <w:r w:rsidRPr="00E7711B">
        <w:rPr>
          <w:rFonts w:cs="Times New Roman"/>
          <w:szCs w:val="24"/>
        </w:rPr>
        <w:t>Archer, pub. Lincoln Record Society 1962 vol.1</w:t>
      </w:r>
      <w:r>
        <w:rPr>
          <w:rFonts w:cs="Times New Roman"/>
          <w:szCs w:val="24"/>
        </w:rPr>
        <w:t xml:space="preserve"> p.67)</w:t>
      </w:r>
    </w:p>
    <w:p w14:paraId="62FC6FF0" w14:textId="77777777" w:rsidR="00BE720E" w:rsidRDefault="00BE720E" w:rsidP="00BE720E">
      <w:pPr>
        <w:pStyle w:val="NoSpacing"/>
        <w:rPr>
          <w:rFonts w:cs="Times New Roman"/>
          <w:szCs w:val="24"/>
        </w:rPr>
      </w:pPr>
    </w:p>
    <w:p w14:paraId="095F2F45" w14:textId="77777777" w:rsidR="00BE720E" w:rsidRDefault="00BE720E" w:rsidP="00BE720E">
      <w:pPr>
        <w:pStyle w:val="NoSpacing"/>
        <w:rPr>
          <w:rFonts w:cs="Times New Roman"/>
          <w:szCs w:val="24"/>
        </w:rPr>
      </w:pPr>
    </w:p>
    <w:p w14:paraId="23A51ED1" w14:textId="77777777" w:rsidR="00BE720E" w:rsidRDefault="00BE720E" w:rsidP="00BE72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July 2024</w:t>
      </w:r>
    </w:p>
    <w:p w14:paraId="061A374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7CA9DF" w14:textId="77777777" w:rsidR="00BE720E" w:rsidRDefault="00BE720E" w:rsidP="009139A6">
      <w:r>
        <w:separator/>
      </w:r>
    </w:p>
  </w:endnote>
  <w:endnote w:type="continuationSeparator" w:id="0">
    <w:p w14:paraId="29DCB756" w14:textId="77777777" w:rsidR="00BE720E" w:rsidRDefault="00BE720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F412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C1871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24B0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D8E403" w14:textId="77777777" w:rsidR="00BE720E" w:rsidRDefault="00BE720E" w:rsidP="009139A6">
      <w:r>
        <w:separator/>
      </w:r>
    </w:p>
  </w:footnote>
  <w:footnote w:type="continuationSeparator" w:id="0">
    <w:p w14:paraId="43CFB472" w14:textId="77777777" w:rsidR="00BE720E" w:rsidRDefault="00BE720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D5DB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1AE95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7AA1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20E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E720E"/>
    <w:rsid w:val="00C66992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8E8B5"/>
  <w15:chartTrackingRefBased/>
  <w15:docId w15:val="{6CAEB9C2-66A7-4CE2-9AA4-E96251A64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2024-09-18T19:05:00Z</dcterms:created>
  <dcterms:modified xsi:type="dcterms:W3CDTF">2024-09-18T19:07:00Z</dcterms:modified>
</cp:coreProperties>
</file>